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0B7489" w14:textId="77777777" w:rsidR="004C54E7" w:rsidRPr="009500C1" w:rsidRDefault="004C54E7" w:rsidP="0022122D">
      <w:pPr>
        <w:pStyle w:val="a5"/>
        <w:jc w:val="right"/>
        <w:rPr>
          <w:rFonts w:ascii="Arial Narrow" w:hAnsi="Arial Narrow"/>
          <w:sz w:val="2"/>
          <w:szCs w:val="2"/>
        </w:rPr>
      </w:pP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ДОВЕРЕННОСТЬ ФОРМА </w:t>
      </w:r>
      <w:r w:rsidRPr="00D27486">
        <w:rPr>
          <w:rFonts w:ascii="Arial Narrow" w:hAnsi="Arial Narrow"/>
          <w:noProof/>
          <w:color w:val="FFFFFF" w:themeColor="background1"/>
          <w:sz w:val="2"/>
          <w:szCs w:val="2"/>
        </w:rPr>
        <w:t>9</w:t>
      </w: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 </w:t>
      </w:r>
      <w:r w:rsidRPr="00D27486">
        <w:rPr>
          <w:rFonts w:ascii="Arial Narrow" w:hAnsi="Arial Narrow"/>
          <w:noProof/>
          <w:color w:val="FFFFFF" w:themeColor="background1"/>
          <w:sz w:val="2"/>
          <w:szCs w:val="2"/>
        </w:rPr>
        <w:t>НА РАСПОРЯЖЕНИЕ ЖИЛЫМ ПОМЕЩЕНИЕМ, ПРОДАЖА, ОБМЕН, СДАЧА В НАЁМ</w:t>
      </w: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4C54E7" w:rsidRPr="004E0853" w14:paraId="189EB084" w14:textId="77777777" w:rsidTr="00AB6FA2">
        <w:tc>
          <w:tcPr>
            <w:tcW w:w="10207" w:type="dxa"/>
            <w:vAlign w:val="center"/>
          </w:tcPr>
          <w:p w14:paraId="4182841C" w14:textId="77777777" w:rsidR="004C54E7" w:rsidRPr="003A49C5" w:rsidRDefault="00681B83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>
              <w:rPr>
                <w:rFonts w:ascii="Arial Narrow" w:hAnsi="Arial Narrow"/>
                <w:b/>
                <w:sz w:val="26"/>
                <w:szCs w:val="26"/>
              </w:rPr>
              <w:t>ДОВЕРЕННОСТЬ</w:t>
            </w:r>
          </w:p>
          <w:p w14:paraId="471305EE" w14:textId="77777777" w:rsidR="004C54E7" w:rsidRPr="003A49C5" w:rsidRDefault="004C54E7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 w:rsidRPr="003A49C5">
              <w:rPr>
                <w:rFonts w:ascii="Arial Narrow" w:hAnsi="Arial Narrow"/>
                <w:b/>
                <w:sz w:val="26"/>
                <w:szCs w:val="26"/>
              </w:rPr>
              <w:t>Греческая Республика, город Афины</w:t>
            </w:r>
          </w:p>
          <w:p w14:paraId="3FD75A8C" w14:textId="11978A0F" w:rsidR="004C54E7" w:rsidRPr="00FF7B95" w:rsidRDefault="004C54E7" w:rsidP="001F7938">
            <w:pPr>
              <w:spacing w:before="120" w:line="240" w:lineRule="auto"/>
              <w:ind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 две тысячи </w:t>
            </w:r>
            <w:r w:rsidR="00C37A1D">
              <w:rPr>
                <w:rFonts w:ascii="Arial Narrow" w:hAnsi="Arial Narrow"/>
                <w:sz w:val="26"/>
                <w:szCs w:val="26"/>
              </w:rPr>
              <w:t>двадцат</w:t>
            </w:r>
            <w:r w:rsidR="00726B03">
              <w:rPr>
                <w:rFonts w:ascii="Arial Narrow" w:hAnsi="Arial Narrow"/>
                <w:sz w:val="26"/>
                <w:szCs w:val="26"/>
              </w:rPr>
              <w:t xml:space="preserve">ь </w:t>
            </w:r>
            <w:r w:rsidR="00FE7A5B" w:rsidRPr="00FE7A5B">
              <w:rPr>
                <w:rFonts w:ascii="Arial Narrow" w:hAnsi="Arial Narrow"/>
                <w:sz w:val="26"/>
                <w:szCs w:val="26"/>
              </w:rPr>
              <w:t>пятого</w:t>
            </w:r>
            <w:r w:rsidR="00C37A1D">
              <w:rPr>
                <w:rFonts w:ascii="Arial Narrow" w:hAnsi="Arial Narrow"/>
                <w:sz w:val="24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года</w:t>
            </w:r>
          </w:p>
          <w:p w14:paraId="43B97397" w14:textId="77777777" w:rsidR="004C54E7" w:rsidRPr="00FF7B95" w:rsidRDefault="004C54E7" w:rsidP="001F7938">
            <w:pPr>
              <w:spacing w:line="240" w:lineRule="auto"/>
              <w:ind w:right="3266" w:firstLine="0"/>
              <w:jc w:val="center"/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</w:pPr>
            <w:r w:rsidRPr="00FF7B95"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  <w:t>(</w:t>
            </w:r>
            <w:r w:rsidRPr="001F7938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Ч И С Л О   И   М Е С Я Ц  П Р О П И С Ь Ю)</w:t>
            </w:r>
          </w:p>
          <w:p w14:paraId="3C9453AE" w14:textId="77777777" w:rsidR="004C54E7" w:rsidRPr="00FF7B95" w:rsidRDefault="004C54E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Я, </w:t>
            </w:r>
            <w:r>
              <w:rPr>
                <w:rFonts w:ascii="Arial Narrow" w:hAnsi="Arial Narrow"/>
                <w:sz w:val="26"/>
                <w:szCs w:val="26"/>
              </w:rPr>
              <w:t>(Ф.И.О.)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_____________</w:t>
            </w:r>
            <w:r>
              <w:rPr>
                <w:rFonts w:ascii="Arial Narrow" w:hAnsi="Arial Narrow"/>
                <w:sz w:val="26"/>
                <w:szCs w:val="26"/>
              </w:rPr>
              <w:t>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_________________________________________________________,</w:t>
            </w:r>
          </w:p>
          <w:p w14:paraId="215AFC4D" w14:textId="77777777" w:rsidR="004C54E7" w:rsidRPr="00FF7B95" w:rsidRDefault="004C54E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 w:rsidR="00681B83">
              <w:rPr>
                <w:rFonts w:ascii="Arial Narrow" w:hAnsi="Arial Narrow"/>
                <w:sz w:val="26"/>
                <w:szCs w:val="26"/>
              </w:rPr>
              <w:t xml:space="preserve"> 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 г.,</w:t>
            </w:r>
          </w:p>
          <w:p w14:paraId="3A8DD164" w14:textId="77777777" w:rsidR="004C54E7" w:rsidRPr="00FF7B95" w:rsidRDefault="004C54E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681B83"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6DA6C4BD" w14:textId="77777777" w:rsidR="004C54E7" w:rsidRPr="00FF7B95" w:rsidRDefault="00681B83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4C54E7" w:rsidRPr="00FF7B95">
              <w:rPr>
                <w:rFonts w:ascii="Arial Narrow" w:hAnsi="Arial Narrow"/>
                <w:sz w:val="26"/>
                <w:szCs w:val="26"/>
              </w:rPr>
              <w:t>:____________________________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4C54E7" w:rsidRPr="00FF7B95">
              <w:rPr>
                <w:rFonts w:ascii="Arial Narrow" w:hAnsi="Arial Narrow"/>
                <w:sz w:val="26"/>
                <w:szCs w:val="26"/>
              </w:rPr>
              <w:t>____________________________________</w:t>
            </w:r>
          </w:p>
          <w:p w14:paraId="31D67794" w14:textId="77777777" w:rsidR="004C54E7" w:rsidRPr="00FF7B95" w:rsidRDefault="004C54E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0BB6386B" w14:textId="77777777" w:rsidR="004C54E7" w:rsidRPr="00FF7B95" w:rsidRDefault="004C54E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689F1791" w14:textId="77777777" w:rsidR="004C54E7" w:rsidRPr="00FF7B95" w:rsidRDefault="004C54E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проживающий(ая) по адресу: _______</w:t>
            </w:r>
            <w:r w:rsidR="00681B83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</w:t>
            </w:r>
          </w:p>
          <w:p w14:paraId="3A580672" w14:textId="77777777" w:rsidR="004C54E7" w:rsidRPr="00FF7B95" w:rsidRDefault="004C54E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___________________________________________________________________, 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>ДОВЕРЯЮ</w:t>
            </w:r>
          </w:p>
          <w:p w14:paraId="5DFC050D" w14:textId="77777777" w:rsidR="004C54E7" w:rsidRPr="00FF7B95" w:rsidRDefault="004C54E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(Ф.И.О.):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___________________________________________________________________,</w:t>
            </w:r>
          </w:p>
          <w:p w14:paraId="285AA20F" w14:textId="77777777" w:rsidR="004C54E7" w:rsidRPr="00FF7B95" w:rsidRDefault="004C54E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 w:rsidR="00681B83">
              <w:rPr>
                <w:rFonts w:ascii="Arial Narrow" w:hAnsi="Arial Narrow"/>
                <w:sz w:val="26"/>
                <w:szCs w:val="26"/>
              </w:rPr>
              <w:t xml:space="preserve"> 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 г.,</w:t>
            </w:r>
          </w:p>
          <w:p w14:paraId="3807E73A" w14:textId="77777777" w:rsidR="004C54E7" w:rsidRPr="00FF7B95" w:rsidRDefault="004C54E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681B83">
              <w:rPr>
                <w:rFonts w:ascii="Arial Narrow" w:hAnsi="Arial Narrow"/>
                <w:sz w:val="26"/>
                <w:szCs w:val="26"/>
              </w:rPr>
              <w:t>________________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223E6461" w14:textId="77777777" w:rsidR="004C54E7" w:rsidRPr="00FF7B95" w:rsidRDefault="00681B83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4C54E7" w:rsidRPr="00FF7B95">
              <w:rPr>
                <w:rFonts w:ascii="Arial Narrow" w:hAnsi="Arial Narrow"/>
                <w:sz w:val="26"/>
                <w:szCs w:val="26"/>
              </w:rPr>
              <w:t>:_____________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4C54E7"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</w:t>
            </w:r>
          </w:p>
          <w:p w14:paraId="4E9D9B94" w14:textId="77777777" w:rsidR="004C54E7" w:rsidRPr="00FF7B95" w:rsidRDefault="004C54E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0F665B67" w14:textId="77777777" w:rsidR="004C54E7" w:rsidRPr="00FF7B95" w:rsidRDefault="004C54E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64CD41B4" w14:textId="77777777" w:rsidR="004C54E7" w:rsidRPr="00FF7B95" w:rsidRDefault="004C54E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проживающему(ей) по адресу: ___________________</w:t>
            </w:r>
            <w:r w:rsidR="00681B83">
              <w:rPr>
                <w:rFonts w:ascii="Arial Narrow" w:hAnsi="Arial Narrow"/>
                <w:sz w:val="26"/>
                <w:szCs w:val="26"/>
              </w:rPr>
              <w:t>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</w:t>
            </w:r>
          </w:p>
          <w:p w14:paraId="315E7494" w14:textId="77777777" w:rsidR="004C54E7" w:rsidRPr="00FF7B95" w:rsidRDefault="004C54E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_____________________________________________________________________________________ , </w:t>
            </w:r>
          </w:p>
          <w:p w14:paraId="0FAB119C" w14:textId="712444EA" w:rsidR="00364788" w:rsidRPr="00553D1E" w:rsidRDefault="004C54E7" w:rsidP="009500C1">
            <w:pPr>
              <w:spacing w:line="240" w:lineRule="auto"/>
              <w:ind w:firstLine="0"/>
              <w:rPr>
                <w:rFonts w:ascii="Arial Narrow" w:hAnsi="Arial Narrow" w:cs="Times New Roman"/>
                <w:noProof/>
                <w:sz w:val="16"/>
                <w:szCs w:val="16"/>
              </w:rPr>
            </w:pPr>
            <w:r w:rsidRPr="00715539">
              <w:rPr>
                <w:rFonts w:ascii="Arial Narrow" w:hAnsi="Arial Narrow" w:cs="Times New Roman"/>
                <w:noProof/>
                <w:sz w:val="22"/>
              </w:rPr>
              <w:t>распоряжаться и владеть принадлежащим мне на праве собственности объектом недвижимости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(квартира, комната, дом, незаконченный объект строительства, домовладение, гараж, машиноместо и другие) </w:t>
            </w:r>
            <w:r w:rsidRPr="004C54E7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D27486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D27486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4C54E7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D27486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D27486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находящимся по адресу: </w:t>
            </w:r>
            <w:r w:rsidRPr="004C54E7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</w:t>
            </w:r>
            <w:r w:rsidRPr="00D27486">
              <w:rPr>
                <w:rFonts w:ascii="Arial Narrow" w:hAnsi="Arial Narrow" w:cs="Times New Roman"/>
                <w:noProof/>
                <w:sz w:val="22"/>
              </w:rPr>
              <w:t xml:space="preserve">   </w:t>
            </w:r>
            <w:r w:rsidRPr="00D27486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4C54E7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D27486">
              <w:rPr>
                <w:rFonts w:ascii="Arial Narrow" w:hAnsi="Arial Narrow" w:cs="Times New Roman"/>
                <w:noProof/>
                <w:sz w:val="22"/>
              </w:rPr>
              <w:t xml:space="preserve"> , </w:t>
            </w:r>
            <w:r w:rsidRPr="00D27486">
              <w:rPr>
                <w:rFonts w:ascii="Arial Narrow" w:hAnsi="Arial Narrow" w:cs="Times New Roman"/>
                <w:noProof/>
                <w:sz w:val="22"/>
              </w:rPr>
              <w:br/>
            </w:r>
          </w:p>
          <w:p w14:paraId="30CF37DC" w14:textId="70F781D5" w:rsidR="004C54E7" w:rsidRPr="007135E3" w:rsidRDefault="004C54E7" w:rsidP="009500C1">
            <w:pPr>
              <w:spacing w:line="240" w:lineRule="auto"/>
              <w:ind w:firstLine="0"/>
              <w:rPr>
                <w:rFonts w:ascii="Arial Narrow" w:hAnsi="Arial Narrow" w:cs="Times New Roman"/>
                <w:sz w:val="22"/>
              </w:rPr>
            </w:pP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заключать все разрешенные законом сделки по </w:t>
            </w:r>
            <w:r w:rsidR="00A42B6A">
              <w:rPr>
                <w:rFonts w:ascii="Arial Narrow" w:hAnsi="Arial Narrow" w:cs="Times New Roman"/>
                <w:noProof/>
                <w:sz w:val="22"/>
              </w:rPr>
              <w:t xml:space="preserve">продаже, обмену, 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сдаче в аренду (наём), эксплуатации и обслуживанию указанного объекта недвижимости, производить расчеты, регистрацию договоров с правом дачи согласия от моего имени на временную и постоянную регистрацию граждан в жилом помещении, получать в любой форме причитающиеся по соответствующим договорам денежные суммы, представлять мои интересы во всех учреждениях, организациях, предприятиях и кооперативах по всем вопросам, связанным с указанным объектом недвижимости, подавать и получать необходимые справки, заявления и другие документы, быть моим представителем во всех соответствующих (региональных и территориальных) государственных и иных учреждениях и организациях, в том числе в Управлении Федеральной службы государственной регистрации, кадастра и картографии (Росреестр), БТИ, нотариальных конторах, инспекциях Федеральной налоговой службы, жилищно-коммунальных и эксплуатационных организациях, ЕИРЦ, Многофункциональных центрах предоставления государственных услуг (МФЦ), ДЕЗ, РЭУ, ЖЭК, Управляющих компаниях, органах МВД России, органах опеки и попечительства, отделах ЗАГС и любых других, подавать заявления от моего имени, получать все необходимые справки, выписки, копии, решения, разрешения, экспликации, поэтажные планы и другие документы, необходимые для заключения договоров купли-продажи, вести переговоры, заключать предварительные договоры, заключать договоры задатка или аванса, получать задаток или аванс, заключать договор купли-продажи и передаточный акт, получать причитающиеся по договорам деньги, в том числе путем расчета через депозитарий любого банка с правом иметь свободный доступ к банковскому сейфу (ячейке), вкладывать и изымать любые ценности и документы из сейфа (ячейки), с правом оплачивать договоры аренды сейфа (ячейки), с правом изменения договоров аренды сейфа (ячейки), расторгать договоры аренды сейфа (ячейки), заключать дополнительные соглашения к договорам аренды сейфа (ячейки); в случае необходимости зарегистрировать право собственности на вышеуказанный объект недвижимости, получать зарегистрированные документы, в том числе экземпляры договоров купли-продажи в Управлении Федеральной службы государственной регистрации, кадастра и картографии (Росреестр) 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lastRenderedPageBreak/>
              <w:t>с правом подавать заявления на приостановку или отказ от государственной регистрации, заявления о внесении изменений в записи ЕГРН, исправления технических ошибок, в случае необходимости вести дело по межеванию земельного участка, получать свидетельства о государственной регистрации права и иные правоустанавливающие документы, оплачивать тарифы, пошлины, налоги и сборы, давать согласие на обработку моих персональных данных в форме и порядке, предусмотренном действующим законодательством Российской Федерации, расписываться и совершать все действия, связанные с выполнением данных поручений.</w:t>
            </w:r>
          </w:p>
        </w:tc>
      </w:tr>
    </w:tbl>
    <w:p w14:paraId="1AE67745" w14:textId="77777777" w:rsidR="004C54E7" w:rsidRPr="00AB6FA2" w:rsidRDefault="004C54E7">
      <w:pPr>
        <w:rPr>
          <w:sz w:val="2"/>
          <w:szCs w:val="2"/>
        </w:rPr>
      </w:pP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4C54E7" w14:paraId="056EA767" w14:textId="77777777" w:rsidTr="00B87612">
        <w:trPr>
          <w:cantSplit/>
          <w:trHeight w:val="426"/>
        </w:trPr>
        <w:tc>
          <w:tcPr>
            <w:tcW w:w="10207" w:type="dxa"/>
            <w:vAlign w:val="center"/>
          </w:tcPr>
          <w:p w14:paraId="167A5834" w14:textId="77777777" w:rsidR="004C54E7" w:rsidRPr="00FF7B95" w:rsidRDefault="004C54E7" w:rsidP="006B785F">
            <w:pPr>
              <w:spacing w:before="120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br w:type="page"/>
            </w:r>
            <w:r w:rsidRPr="00FF7B95">
              <w:rPr>
                <w:rFonts w:ascii="Arial Narrow" w:hAnsi="Arial Narrow"/>
                <w:sz w:val="26"/>
                <w:szCs w:val="26"/>
              </w:rPr>
              <w:t>Доверенность выдана сроком на (</w:t>
            </w:r>
            <w:r w:rsidRPr="001F7938">
              <w:rPr>
                <w:rFonts w:ascii="Arial Narrow" w:hAnsi="Arial Narrow"/>
                <w:b/>
                <w:sz w:val="26"/>
                <w:szCs w:val="26"/>
              </w:rPr>
              <w:t>срок прописью</w:t>
            </w:r>
            <w:r w:rsidRPr="00FF7B95">
              <w:rPr>
                <w:rFonts w:ascii="Arial Narrow" w:hAnsi="Arial Narrow"/>
                <w:sz w:val="26"/>
                <w:szCs w:val="26"/>
              </w:rPr>
              <w:t>):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</w:t>
            </w:r>
            <w:r w:rsidR="00681B83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___.</w:t>
            </w:r>
          </w:p>
          <w:p w14:paraId="6E9676F7" w14:textId="77777777" w:rsidR="004C54E7" w:rsidRPr="00FF7B95" w:rsidRDefault="004C54E7" w:rsidP="006B785F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Полномочия по данной доверенности ____</w:t>
            </w:r>
            <w:r>
              <w:rPr>
                <w:rFonts w:ascii="Arial Narrow" w:hAnsi="Arial Narrow"/>
                <w:sz w:val="26"/>
                <w:szCs w:val="26"/>
              </w:rPr>
              <w:t xml:space="preserve"> могут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быть передоверены другим лицам. </w:t>
            </w:r>
          </w:p>
          <w:p w14:paraId="1D5EC4CA" w14:textId="77777777" w:rsidR="004C54E7" w:rsidRPr="00FF7B95" w:rsidRDefault="004C54E7" w:rsidP="00F02BF4">
            <w:pPr>
              <w:spacing w:line="240" w:lineRule="auto"/>
              <w:ind w:left="2835" w:right="5102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(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«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НЕ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» ИЛИ ПРОЧЕРК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)</w:t>
            </w:r>
          </w:p>
          <w:p w14:paraId="57B031F4" w14:textId="77777777" w:rsidR="004C54E7" w:rsidRDefault="004C54E7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1D793CCD" w14:textId="77777777" w:rsidR="004C54E7" w:rsidRDefault="004C54E7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4F1E522C" w14:textId="77777777" w:rsidR="004C54E7" w:rsidRPr="00FF7B95" w:rsidRDefault="004C54E7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(Ф.И.О) ________________________________________________________________ _____________</w:t>
            </w:r>
          </w:p>
          <w:p w14:paraId="594349AF" w14:textId="77777777" w:rsidR="004C54E7" w:rsidRPr="004F7E55" w:rsidRDefault="004C54E7" w:rsidP="00F02BF4">
            <w:pPr>
              <w:spacing w:line="240" w:lineRule="auto"/>
              <w:ind w:left="8505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  <w:vertAlign w:val="subscript"/>
              </w:rPr>
              <w:t>(подпись)</w:t>
            </w:r>
          </w:p>
        </w:tc>
      </w:tr>
    </w:tbl>
    <w:p w14:paraId="0118D252" w14:textId="77777777" w:rsidR="004C54E7" w:rsidRDefault="004C54E7" w:rsidP="00F02BF4">
      <w:pPr>
        <w:spacing w:line="240" w:lineRule="auto"/>
        <w:ind w:left="8931" w:firstLine="0"/>
        <w:rPr>
          <w:rFonts w:ascii="Arial Narrow" w:hAnsi="Arial Narrow"/>
          <w:sz w:val="26"/>
          <w:szCs w:val="26"/>
          <w:vertAlign w:val="subscript"/>
        </w:rPr>
      </w:pPr>
    </w:p>
    <w:tbl>
      <w:tblPr>
        <w:tblStyle w:val="a7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4C54E7" w14:paraId="7A8CDBBB" w14:textId="77777777" w:rsidTr="00726B03">
        <w:trPr>
          <w:cantSplit/>
        </w:trPr>
        <w:tc>
          <w:tcPr>
            <w:tcW w:w="10348" w:type="dxa"/>
          </w:tcPr>
          <w:p w14:paraId="24DE2380" w14:textId="77777777" w:rsidR="00826141" w:rsidRDefault="00826141" w:rsidP="00826141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Греческая Республика, город Афины</w:t>
            </w:r>
          </w:p>
          <w:p w14:paraId="7904A9AE" w14:textId="77777777" w:rsidR="00826141" w:rsidRDefault="00826141" w:rsidP="00826141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42EE83A7" w14:textId="798F93F0" w:rsidR="00826141" w:rsidRDefault="00826141" w:rsidP="00826141">
            <w:pPr>
              <w:spacing w:line="240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 две тысячи двадцать </w:t>
            </w:r>
            <w:r w:rsidR="00FE7A5B" w:rsidRPr="00FE7A5B">
              <w:rPr>
                <w:rFonts w:ascii="Arial Narrow" w:hAnsi="Arial Narrow"/>
                <w:sz w:val="26"/>
                <w:szCs w:val="26"/>
              </w:rPr>
              <w:t>пятого</w:t>
            </w:r>
            <w:r>
              <w:rPr>
                <w:rFonts w:ascii="Arial Narrow" w:hAnsi="Arial Narrow"/>
                <w:sz w:val="26"/>
                <w:szCs w:val="26"/>
              </w:rPr>
              <w:t xml:space="preserve"> года</w:t>
            </w:r>
          </w:p>
          <w:p w14:paraId="533D78DB" w14:textId="77777777" w:rsidR="00826141" w:rsidRDefault="00826141" w:rsidP="00826141">
            <w:pPr>
              <w:spacing w:line="240" w:lineRule="auto"/>
              <w:ind w:firstLine="0"/>
              <w:rPr>
                <w:rFonts w:ascii="Arial Narrow" w:hAnsi="Arial Narrow"/>
                <w:sz w:val="16"/>
                <w:szCs w:val="16"/>
              </w:rPr>
            </w:pPr>
          </w:p>
          <w:p w14:paraId="78524591" w14:textId="77777777" w:rsidR="00826141" w:rsidRDefault="00826141" w:rsidP="00826141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Настоящая доверенность удостоверена мной,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КЕМ - МНОЮ"/>
                <w:tag w:val="КЕМ-МНОБ"/>
                <w:id w:val="160980653"/>
                <w:placeholder>
                  <w:docPart w:val="7E9C36E8FA324B97A7C7A778998EFE3C"/>
                </w:placeholder>
                <w:dropDownList>
                  <w:listItem w:displayText="__________________________________________" w:value="__________________________________________"/>
                  <w:listItem w:displayText="Рыковым Алексеем Николаевичем, старшим советником " w:value="Рыковым Алексеем Николаевичем, старшим советником "/>
                  <w:listItem w:displayText="Кацнельсоном Алексеем Олеговичем, первым секретарем " w:value="Кацнельсоном Алексеем Олеговичем, первым секретарем "/>
                  <w:listItem w:displayText="Кирдяшкиным Андреем Андреевичем, первым секретарем " w:value="Кирдяшкиным Андреем Андреевичем, первым секретарем "/>
                  <w:listItem w:displayText="Извариным Кириллом Александровичем, третьим секретарем" w:value="Извариным Кириллом Александровичем, третьим секретарем"/>
                  <w:listItem w:displayText="Камневым Иваном Михайловичем, третьим секретарем" w:value="Камневым Иваном Михайловичем, третьим секретарем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>__________________________________________</w:t>
                </w:r>
              </w:sdtContent>
            </w:sdt>
            <w:r>
              <w:rPr>
                <w:rFonts w:ascii="Arial Narrow" w:hAnsi="Arial Narrow"/>
                <w:sz w:val="26"/>
                <w:szCs w:val="26"/>
              </w:rPr>
              <w:t xml:space="preserve"> Посольства Российской Федерации в Греческой Республике. </w:t>
            </w:r>
          </w:p>
          <w:p w14:paraId="0743CDFB" w14:textId="77777777" w:rsidR="00826141" w:rsidRDefault="00826141" w:rsidP="00826141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Содержание доверенности соответствует волеизъявлению заявителя.</w:t>
            </w:r>
          </w:p>
          <w:p w14:paraId="4F41C4DD" w14:textId="77777777" w:rsidR="00826141" w:rsidRDefault="00826141" w:rsidP="00826141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Доверенность подписана в моем присутствии.</w:t>
            </w:r>
          </w:p>
          <w:p w14:paraId="292A3258" w14:textId="77777777" w:rsidR="00826141" w:rsidRDefault="00826141" w:rsidP="00826141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Личность заявителя установлена, дееспособность проверена.</w:t>
            </w:r>
          </w:p>
          <w:p w14:paraId="52DA2E90" w14:textId="77777777" w:rsidR="00826141" w:rsidRDefault="00826141" w:rsidP="00826141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173926ED" w14:textId="77777777" w:rsidR="00826141" w:rsidRDefault="00826141" w:rsidP="00826141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Зарегистрировано в реестре № _________</w:t>
            </w:r>
          </w:p>
          <w:p w14:paraId="0697190F" w14:textId="77777777" w:rsidR="00826141" w:rsidRDefault="00826141" w:rsidP="00826141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6DA90872" w14:textId="77777777" w:rsidR="00826141" w:rsidRDefault="00826141" w:rsidP="00826141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Взыскан консульский сбор (по тарифу): __________евро _______ центов.</w:t>
            </w:r>
          </w:p>
          <w:p w14:paraId="08B5FFDE" w14:textId="77777777" w:rsidR="00826141" w:rsidRDefault="00826141" w:rsidP="00826141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4925A444" w14:textId="77777777" w:rsidR="00826141" w:rsidRDefault="00826141" w:rsidP="00826141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Уплачены сборы в счёт возмещения фактических расходов: _______.</w:t>
            </w:r>
          </w:p>
          <w:p w14:paraId="441B9C85" w14:textId="77777777" w:rsidR="00826141" w:rsidRDefault="00826141" w:rsidP="00826141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18010797" w14:textId="72506FA8" w:rsidR="004C54E7" w:rsidRDefault="00826141" w:rsidP="00826141">
            <w:pPr>
              <w:spacing w:after="160" w:line="259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             МП    ____________________________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Ф.И.О."/>
                <w:tag w:val="Ф.И.О."/>
                <w:id w:val="-370689247"/>
                <w:placeholder>
                  <w:docPart w:val="D385BF78247F404CB6EC240C794B9852"/>
                </w:placeholder>
                <w:dropDownList>
                  <w:listItem w:displayText="______________________________   " w:value="______________________________   "/>
                  <w:listItem w:displayText="А.Н. РЫКОВ" w:value="А.Н. РЫКОВ"/>
                  <w:listItem w:displayText="А.О. КАЦНЕЛЬСОН " w:value="А.О. КАЦНЕЛЬСОН "/>
                  <w:listItem w:displayText="А.А. КИРДЯШКИН " w:value="А.А. КИРДЯШКИН "/>
                  <w:listItem w:displayText="К.А. ИЗВАРИН " w:value="К.А. ИЗВАРИН "/>
                  <w:listItem w:displayText="И.М. КАМНЕВ" w:value="И.М. КАМНЕВ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 xml:space="preserve">______________________________   </w:t>
                </w:r>
              </w:sdtContent>
            </w:sdt>
          </w:p>
        </w:tc>
      </w:tr>
    </w:tbl>
    <w:p w14:paraId="08D697C3" w14:textId="77777777" w:rsidR="004C54E7" w:rsidRPr="00966DB7" w:rsidRDefault="004C54E7" w:rsidP="00966DB7">
      <w:pPr>
        <w:spacing w:line="240" w:lineRule="auto"/>
        <w:ind w:firstLine="0"/>
        <w:rPr>
          <w:rFonts w:ascii="Arial Narrow" w:hAnsi="Arial Narrow" w:cs="Times New Roman"/>
          <w:b/>
          <w:sz w:val="22"/>
        </w:rPr>
      </w:pPr>
    </w:p>
    <w:sectPr w:rsidR="004C54E7" w:rsidRPr="00966DB7" w:rsidSect="004C54E7">
      <w:headerReference w:type="first" r:id="rId8"/>
      <w:footerReference w:type="first" r:id="rId9"/>
      <w:type w:val="continuous"/>
      <w:pgSz w:w="11906" w:h="16838" w:code="9"/>
      <w:pgMar w:top="567" w:right="567" w:bottom="284" w:left="1134" w:header="284" w:footer="44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45C827" w14:textId="77777777" w:rsidR="000F7F2D" w:rsidRDefault="000F7F2D" w:rsidP="00B72228">
      <w:pPr>
        <w:spacing w:line="240" w:lineRule="auto"/>
      </w:pPr>
      <w:r>
        <w:separator/>
      </w:r>
    </w:p>
  </w:endnote>
  <w:endnote w:type="continuationSeparator" w:id="0">
    <w:p w14:paraId="11127A4E" w14:textId="77777777" w:rsidR="000F7F2D" w:rsidRDefault="000F7F2D" w:rsidP="00B722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455A86" w14:textId="77777777" w:rsidR="00D27EE8" w:rsidRPr="0016338C" w:rsidRDefault="00D27EE8" w:rsidP="0016338C">
    <w:pPr>
      <w:pStyle w:val="a5"/>
      <w:shd w:val="clear" w:color="auto" w:fill="FFFFFF" w:themeFill="background1"/>
      <w:jc w:val="right"/>
      <w:rPr>
        <w:color w:val="000000" w:themeColor="text1"/>
        <w:sz w:val="20"/>
        <w:szCs w:val="20"/>
      </w:rPr>
    </w:pPr>
    <w:r w:rsidRPr="0016338C">
      <w:rPr>
        <w:rFonts w:ascii="Arial Narrow" w:hAnsi="Arial Narrow"/>
        <w:color w:val="000000" w:themeColor="text1"/>
        <w:sz w:val="20"/>
        <w:szCs w:val="20"/>
      </w:rPr>
      <w:t xml:space="preserve">ДОВЕРЕННОСТЬ ФОРМА № </w:t>
    </w:r>
    <w:r w:rsidR="007053E8" w:rsidRPr="00D27486">
      <w:rPr>
        <w:rFonts w:ascii="Arial Narrow" w:hAnsi="Arial Narrow"/>
        <w:noProof/>
        <w:color w:val="000000" w:themeColor="text1"/>
        <w:sz w:val="20"/>
        <w:szCs w:val="20"/>
      </w:rPr>
      <w:t>9</w:t>
    </w:r>
    <w:r w:rsidRPr="0016338C">
      <w:rPr>
        <w:rFonts w:ascii="Arial Narrow" w:hAnsi="Arial Narrow"/>
        <w:color w:val="000000" w:themeColor="text1"/>
        <w:sz w:val="20"/>
        <w:szCs w:val="20"/>
      </w:rPr>
      <w:t xml:space="preserve"> </w:t>
    </w:r>
    <w:r w:rsidR="007053E8" w:rsidRPr="00D27486">
      <w:rPr>
        <w:rFonts w:ascii="Arial Narrow" w:hAnsi="Arial Narrow"/>
        <w:noProof/>
        <w:color w:val="000000" w:themeColor="text1"/>
        <w:sz w:val="20"/>
        <w:szCs w:val="20"/>
      </w:rPr>
      <w:t>НА РАСПОРЯЖЕНИЕ ЖИЛЫМ ПОМЕЩЕНИЕМ, ПРОДАЖА, ОБМЕН, СДАЧА В НАЁМ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3B8CA9" w14:textId="77777777" w:rsidR="000F7F2D" w:rsidRDefault="000F7F2D" w:rsidP="00B72228">
      <w:pPr>
        <w:spacing w:line="240" w:lineRule="auto"/>
      </w:pPr>
      <w:r>
        <w:separator/>
      </w:r>
    </w:p>
  </w:footnote>
  <w:footnote w:type="continuationSeparator" w:id="0">
    <w:p w14:paraId="58A81581" w14:textId="77777777" w:rsidR="000F7F2D" w:rsidRDefault="000F7F2D" w:rsidP="00B722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F9AF01" w14:textId="77777777" w:rsidR="00D27EE8" w:rsidRPr="00F02BF4" w:rsidRDefault="00D27EE8" w:rsidP="00F02BF4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E371FC"/>
    <w:multiLevelType w:val="hybridMultilevel"/>
    <w:tmpl w:val="6734C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16573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mirrorMargins/>
  <w:attachedTemplate r:id="rId1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E46"/>
    <w:rsid w:val="00035337"/>
    <w:rsid w:val="0004070C"/>
    <w:rsid w:val="000701B6"/>
    <w:rsid w:val="000707CF"/>
    <w:rsid w:val="00093CD1"/>
    <w:rsid w:val="000A1D29"/>
    <w:rsid w:val="000B7242"/>
    <w:rsid w:val="000E34D7"/>
    <w:rsid w:val="000F7F2D"/>
    <w:rsid w:val="0011586B"/>
    <w:rsid w:val="00146180"/>
    <w:rsid w:val="0016338C"/>
    <w:rsid w:val="00164B43"/>
    <w:rsid w:val="00167D3D"/>
    <w:rsid w:val="001725AF"/>
    <w:rsid w:val="001B0705"/>
    <w:rsid w:val="001B6B95"/>
    <w:rsid w:val="001C65E1"/>
    <w:rsid w:val="001F7938"/>
    <w:rsid w:val="0022122D"/>
    <w:rsid w:val="00255849"/>
    <w:rsid w:val="00307AB7"/>
    <w:rsid w:val="00316D6E"/>
    <w:rsid w:val="0032458A"/>
    <w:rsid w:val="00334763"/>
    <w:rsid w:val="003403C2"/>
    <w:rsid w:val="00341897"/>
    <w:rsid w:val="00364788"/>
    <w:rsid w:val="0038430B"/>
    <w:rsid w:val="003A49C5"/>
    <w:rsid w:val="003A7F24"/>
    <w:rsid w:val="003C2445"/>
    <w:rsid w:val="00425209"/>
    <w:rsid w:val="00431733"/>
    <w:rsid w:val="00461D32"/>
    <w:rsid w:val="004C54E7"/>
    <w:rsid w:val="004D3061"/>
    <w:rsid w:val="004E0853"/>
    <w:rsid w:val="004F0910"/>
    <w:rsid w:val="00535B34"/>
    <w:rsid w:val="00553D1E"/>
    <w:rsid w:val="00574833"/>
    <w:rsid w:val="005840EA"/>
    <w:rsid w:val="005973EB"/>
    <w:rsid w:val="005E103A"/>
    <w:rsid w:val="00612766"/>
    <w:rsid w:val="0063674D"/>
    <w:rsid w:val="0064066B"/>
    <w:rsid w:val="006450A9"/>
    <w:rsid w:val="00666C3E"/>
    <w:rsid w:val="00672C59"/>
    <w:rsid w:val="00681B83"/>
    <w:rsid w:val="006A6AEF"/>
    <w:rsid w:val="006B0DC5"/>
    <w:rsid w:val="006B785F"/>
    <w:rsid w:val="006F021D"/>
    <w:rsid w:val="0070029B"/>
    <w:rsid w:val="007053E8"/>
    <w:rsid w:val="00712185"/>
    <w:rsid w:val="007135E3"/>
    <w:rsid w:val="00726B03"/>
    <w:rsid w:val="00733A99"/>
    <w:rsid w:val="007C6DE4"/>
    <w:rsid w:val="007E1671"/>
    <w:rsid w:val="007E1C84"/>
    <w:rsid w:val="007E47D6"/>
    <w:rsid w:val="0081645E"/>
    <w:rsid w:val="00826141"/>
    <w:rsid w:val="00841E46"/>
    <w:rsid w:val="008A5A3A"/>
    <w:rsid w:val="00904B32"/>
    <w:rsid w:val="00921C1D"/>
    <w:rsid w:val="009500C1"/>
    <w:rsid w:val="00966DB7"/>
    <w:rsid w:val="00970F3E"/>
    <w:rsid w:val="009819D2"/>
    <w:rsid w:val="00994107"/>
    <w:rsid w:val="009C03D3"/>
    <w:rsid w:val="009D02DC"/>
    <w:rsid w:val="00A0332E"/>
    <w:rsid w:val="00A06B57"/>
    <w:rsid w:val="00A42B6A"/>
    <w:rsid w:val="00A85205"/>
    <w:rsid w:val="00A866A0"/>
    <w:rsid w:val="00A87B1D"/>
    <w:rsid w:val="00AB0C7E"/>
    <w:rsid w:val="00AB3077"/>
    <w:rsid w:val="00AB6FA2"/>
    <w:rsid w:val="00AC446B"/>
    <w:rsid w:val="00AF471F"/>
    <w:rsid w:val="00B22F7E"/>
    <w:rsid w:val="00B25606"/>
    <w:rsid w:val="00B40398"/>
    <w:rsid w:val="00B50C8A"/>
    <w:rsid w:val="00B60422"/>
    <w:rsid w:val="00B72228"/>
    <w:rsid w:val="00B87612"/>
    <w:rsid w:val="00BB3586"/>
    <w:rsid w:val="00BC746B"/>
    <w:rsid w:val="00C27944"/>
    <w:rsid w:val="00C37A1D"/>
    <w:rsid w:val="00C53286"/>
    <w:rsid w:val="00C608EA"/>
    <w:rsid w:val="00C956D9"/>
    <w:rsid w:val="00CB4B52"/>
    <w:rsid w:val="00CC1F26"/>
    <w:rsid w:val="00CE4117"/>
    <w:rsid w:val="00D07F43"/>
    <w:rsid w:val="00D27EE8"/>
    <w:rsid w:val="00D75AD9"/>
    <w:rsid w:val="00D93751"/>
    <w:rsid w:val="00D96B82"/>
    <w:rsid w:val="00DD2A02"/>
    <w:rsid w:val="00DE5CAD"/>
    <w:rsid w:val="00DF4F38"/>
    <w:rsid w:val="00E26B76"/>
    <w:rsid w:val="00E812F6"/>
    <w:rsid w:val="00F02BF4"/>
    <w:rsid w:val="00F67780"/>
    <w:rsid w:val="00F853FD"/>
    <w:rsid w:val="00FB7DF4"/>
    <w:rsid w:val="00FE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B058E9"/>
  <w15:docId w15:val="{DD5B3E00-412C-45AA-9857-8C959B518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2228"/>
    <w:pPr>
      <w:widowControl w:val="0"/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222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2228"/>
    <w:rPr>
      <w:rFonts w:ascii="Times New Roman" w:hAnsi="Times New Roman"/>
      <w:sz w:val="28"/>
    </w:rPr>
  </w:style>
  <w:style w:type="table" w:styleId="a7">
    <w:name w:val="Table Grid"/>
    <w:basedOn w:val="a1"/>
    <w:uiPriority w:val="39"/>
    <w:rsid w:val="007002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4066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066B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F471F"/>
    <w:pPr>
      <w:ind w:left="720"/>
      <w:contextualSpacing/>
    </w:pPr>
  </w:style>
  <w:style w:type="paragraph" w:styleId="ab">
    <w:name w:val="endnote text"/>
    <w:basedOn w:val="a"/>
    <w:link w:val="ac"/>
    <w:rsid w:val="00F02BF4"/>
    <w:pPr>
      <w:widowControl/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F02B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F02B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6963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esktop\&#1044;&#1054;&#1042;&#1045;&#1056;&#1045;&#1053;&#1053;&#1054;&#1057;&#1058;&#1048;%202022%20&#1064;&#1040;&#1041;&#1051;&#1054;&#1053;&#1067;\&#1044;&#1054;&#1042;&#1045;&#1056;&#1045;&#1053;&#1053;&#1054;&#1057;&#1058;&#1068;%20&#1060;&#1054;&#1056;&#1052;&#1040;%209%20&#1053;&#1040;%20&#1056;&#1040;&#1057;&#1055;&#1054;&#1056;&#1071;&#1046;&#1045;&#1053;&#1048;&#1045;%20&#1046;&#1048;&#1051;&#1067;&#1052;%20&#1055;&#1054;&#1052;&#1045;&#1065;&#1045;&#1053;&#1048;&#1045;&#1052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7E9C36E8FA324B97A7C7A778998EFE3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3AF30AD-5791-45E8-849C-40EE3B3C3550}"/>
      </w:docPartPr>
      <w:docPartBody>
        <w:p w:rsidR="00822EF3" w:rsidRDefault="00822EF3" w:rsidP="00822EF3">
          <w:pPr>
            <w:pStyle w:val="7E9C36E8FA324B97A7C7A778998EFE3C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D385BF78247F404CB6EC240C794B985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541DB63-2C09-48CA-B267-9969E7462AA2}"/>
      </w:docPartPr>
      <w:docPartBody>
        <w:p w:rsidR="00822EF3" w:rsidRDefault="00822EF3" w:rsidP="00822EF3">
          <w:pPr>
            <w:pStyle w:val="D385BF78247F404CB6EC240C794B9852"/>
          </w:pPr>
          <w:r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BA5"/>
    <w:rsid w:val="000D3D86"/>
    <w:rsid w:val="0011274F"/>
    <w:rsid w:val="001A1BA5"/>
    <w:rsid w:val="001C52D1"/>
    <w:rsid w:val="003A0F87"/>
    <w:rsid w:val="005973EB"/>
    <w:rsid w:val="007D6D92"/>
    <w:rsid w:val="00822EF3"/>
    <w:rsid w:val="00AE0065"/>
    <w:rsid w:val="00DE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22EF3"/>
  </w:style>
  <w:style w:type="paragraph" w:customStyle="1" w:styleId="7E9C36E8FA324B97A7C7A778998EFE3C">
    <w:name w:val="7E9C36E8FA324B97A7C7A778998EFE3C"/>
    <w:rsid w:val="00822EF3"/>
    <w:rPr>
      <w:kern w:val="2"/>
      <w14:ligatures w14:val="standardContextual"/>
    </w:rPr>
  </w:style>
  <w:style w:type="paragraph" w:customStyle="1" w:styleId="D385BF78247F404CB6EC240C794B9852">
    <w:name w:val="D385BF78247F404CB6EC240C794B9852"/>
    <w:rsid w:val="00822EF3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2CE2CB-B2E7-4490-AF82-58DA79139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ДОВЕРЕННОСТЬ ФОРМА 9 НА РАСПОРЯЖЕНИЕ ЖИЛЫМ ПОМЕЩЕНИЕМ</Template>
  <TotalTime>4</TotalTime>
  <Pages>2</Pages>
  <Words>904</Words>
  <Characters>5156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NOTARIAT</dc:creator>
  <cp:keywords/>
  <dc:description/>
  <cp:lastModifiedBy>NOTARIAT</cp:lastModifiedBy>
  <cp:revision>7</cp:revision>
  <cp:lastPrinted>2023-03-14T07:39:00Z</cp:lastPrinted>
  <dcterms:created xsi:type="dcterms:W3CDTF">2021-12-20T09:49:00Z</dcterms:created>
  <dcterms:modified xsi:type="dcterms:W3CDTF">2024-08-09T07:23:00Z</dcterms:modified>
</cp:coreProperties>
</file>